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Layout table for name, contact info, and objective"/>
      </w:tblPr>
      <w:tblGrid>
        <w:gridCol w:w="9360"/>
      </w:tblGrid>
      <w:tr w:rsidR="00692703" w:rsidRPr="00CF1A49" w:rsidTr="00007728">
        <w:trPr>
          <w:trHeight w:hRule="exact" w:val="1800"/>
        </w:trPr>
        <w:tc>
          <w:tcPr>
            <w:tcW w:w="9360" w:type="dxa"/>
            <w:tcMar>
              <w:top w:w="0" w:type="dxa"/>
              <w:bottom w:w="0" w:type="dxa"/>
            </w:tcMar>
          </w:tcPr>
          <w:p w:rsidR="00692703" w:rsidRPr="005E7BF3" w:rsidRDefault="005E7BF3" w:rsidP="00913946">
            <w:pPr>
              <w:pStyle w:val="Title"/>
            </w:pPr>
            <w:r w:rsidRPr="005E7BF3">
              <w:t>ashley</w:t>
            </w:r>
            <w:r w:rsidR="00692703" w:rsidRPr="005E7BF3">
              <w:t xml:space="preserve"> </w:t>
            </w:r>
            <w:r w:rsidRPr="005E7BF3">
              <w:rPr>
                <w:iCs/>
              </w:rPr>
              <w:t>freed</w:t>
            </w:r>
          </w:p>
          <w:p w:rsidR="00C925CA" w:rsidRDefault="005E7BF3" w:rsidP="00913946">
            <w:pPr>
              <w:pStyle w:val="ContactInfo"/>
              <w:contextualSpacing w:val="0"/>
            </w:pPr>
            <w:r>
              <w:t xml:space="preserve">315 Ruth Ave. </w:t>
            </w:r>
            <w:sdt>
              <w:sdtPr>
                <w:alias w:val="Divider dot:"/>
                <w:tag w:val="Divider dot:"/>
                <w:id w:val="-1459182552"/>
                <w:placeholder>
                  <w:docPart w:val="E9FE83CF28A74B5FA52CF46399C46AEF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CF1A49">
                  <w:t>·</w:t>
                </w:r>
              </w:sdtContent>
            </w:sdt>
            <w:r w:rsidR="00692703" w:rsidRPr="00CF1A49">
              <w:t xml:space="preserve"> </w:t>
            </w:r>
            <w:r w:rsidR="00C925CA">
              <w:t>Scott City</w:t>
            </w:r>
            <w:r w:rsidR="00C925CA">
              <w:t>, MO 63780</w:t>
            </w:r>
          </w:p>
          <w:p w:rsidR="00692703" w:rsidRPr="00CF1A49" w:rsidRDefault="00C925CA" w:rsidP="00C925CA">
            <w:pPr>
              <w:pStyle w:val="ContactInfo"/>
              <w:contextualSpacing w:val="0"/>
            </w:pPr>
            <w:r w:rsidRPr="00C925CA">
              <w:t xml:space="preserve">Phone: </w:t>
            </w:r>
            <w:r w:rsidRPr="00C925CA">
              <w:t>573.225.9262</w:t>
            </w:r>
            <w:r w:rsidRPr="00C925CA">
              <w:t xml:space="preserve"> </w:t>
            </w:r>
            <w:sdt>
              <w:sdtPr>
                <w:alias w:val="Divider dot:"/>
                <w:tag w:val="Divider dot:"/>
                <w:id w:val="582498974"/>
                <w:placeholder>
                  <w:docPart w:val="E6B57B55A65E47EE98F9D05091CD58F0"/>
                </w:placeholder>
                <w:temporary/>
                <w:showingPlcHdr/>
                <w15:appearance w15:val="hidden"/>
              </w:sdtPr>
              <w:sdtContent>
                <w:r w:rsidRPr="00CF1A49">
                  <w:t>·</w:t>
                </w:r>
              </w:sdtContent>
            </w:sdt>
            <w:r w:rsidRPr="00C925CA">
              <w:t xml:space="preserve"> Email: </w:t>
            </w:r>
            <w:r w:rsidR="005E7BF3" w:rsidRPr="00C925CA">
              <w:t>Ashley.freed@snhu.edu</w:t>
            </w:r>
          </w:p>
        </w:tc>
      </w:tr>
      <w:tr w:rsidR="009571D8" w:rsidRPr="00CF1A49" w:rsidTr="005E7BF3">
        <w:trPr>
          <w:trHeight w:val="1633"/>
        </w:trPr>
        <w:tc>
          <w:tcPr>
            <w:tcW w:w="9360" w:type="dxa"/>
            <w:tcMar>
              <w:top w:w="432" w:type="dxa"/>
            </w:tcMar>
          </w:tcPr>
          <w:p w:rsidR="001755A8" w:rsidRPr="00CF1A49" w:rsidRDefault="005E7BF3" w:rsidP="00C925CA">
            <w:pPr>
              <w:contextualSpacing w:val="0"/>
              <w:jc w:val="both"/>
            </w:pPr>
            <w:r w:rsidRPr="005E7BF3">
              <w:t>I’m looking to secure a</w:t>
            </w:r>
            <w:r>
              <w:t xml:space="preserve">n art teaching position at the elementary level or a design position at the middle school level. I am a non-traditional, fulltime adult student enrolled in online courses working to obtain a BA in Graphic Design and Media Arts. I am looking to use this degree as a stepping stone to become an elementary art teacher. I have a passion for working with children and love to see how they express themselves through art. I also enjoy incorporating art in the classroom as a learning tool. I </w:t>
            </w:r>
            <w:r w:rsidR="00C925CA">
              <w:t xml:space="preserve">am resourceful and imaginative; I promote creativity and open mindedness to the children I work with. Proven ability to provide positive encouragement and support to ensure each child success. I possess outstanding communication and interpersonal skills to collaborate and sustain cohesiveness within the school community. </w:t>
            </w:r>
          </w:p>
        </w:tc>
      </w:tr>
    </w:tbl>
    <w:p w:rsidR="004E01EB" w:rsidRPr="00CF1A49" w:rsidRDefault="00F6151A" w:rsidP="004E01EB">
      <w:pPr>
        <w:pStyle w:val="Heading1"/>
      </w:pPr>
      <w:sdt>
        <w:sdtPr>
          <w:alias w:val="Experience:"/>
          <w:tag w:val="Experience:"/>
          <w:id w:val="-1983300934"/>
          <w:placeholder>
            <w:docPart w:val="E506B78A42374E1093724090EC256618"/>
          </w:placeholder>
          <w:temporary/>
          <w:showingPlcHdr/>
          <w15:appearance w15:val="hidden"/>
        </w:sdtPr>
        <w:sdtEndPr/>
        <w:sdtContent>
          <w:r w:rsidR="004E01EB" w:rsidRPr="00CF1A49">
            <w:t>Experience</w:t>
          </w:r>
        </w:sdtContent>
      </w:sdt>
    </w:p>
    <w:tbl>
      <w:tblPr>
        <w:tblStyle w:val="TableGrid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xperience layout table"/>
      </w:tblPr>
      <w:tblGrid>
        <w:gridCol w:w="9290"/>
      </w:tblGrid>
      <w:tr w:rsidR="001D0BF1" w:rsidRPr="00CF1A49" w:rsidTr="00D66A52">
        <w:tc>
          <w:tcPr>
            <w:tcW w:w="9355" w:type="dxa"/>
          </w:tcPr>
          <w:p w:rsidR="001D0BF1" w:rsidRPr="00CF1A49" w:rsidRDefault="00CA30D6" w:rsidP="001D0BF1">
            <w:pPr>
              <w:pStyle w:val="Heading3"/>
              <w:contextualSpacing w:val="0"/>
              <w:outlineLvl w:val="2"/>
            </w:pPr>
            <w:r>
              <w:t>2</w:t>
            </w:r>
            <w:r w:rsidR="005E7BF3">
              <w:t>016</w:t>
            </w:r>
            <w:r w:rsidR="001D0BF1" w:rsidRPr="00CF1A49">
              <w:t xml:space="preserve"> – </w:t>
            </w:r>
            <w:r w:rsidR="005E7BF3">
              <w:t>current</w:t>
            </w:r>
          </w:p>
          <w:p w:rsidR="005E7BF3" w:rsidRDefault="005E7BF3" w:rsidP="001D0BF1">
            <w:pPr>
              <w:pStyle w:val="Heading2"/>
              <w:contextualSpacing w:val="0"/>
              <w:outlineLvl w:val="1"/>
            </w:pPr>
            <w:r>
              <w:t>Recreation Administrative secreatry</w:t>
            </w:r>
            <w:r w:rsidR="001D0BF1" w:rsidRPr="00CF1A49">
              <w:t xml:space="preserve">, </w:t>
            </w:r>
          </w:p>
          <w:p w:rsidR="001D0BF1" w:rsidRPr="00CF1A49" w:rsidRDefault="005E7BF3" w:rsidP="001D0BF1">
            <w:pPr>
              <w:pStyle w:val="Heading2"/>
              <w:contextualSpacing w:val="0"/>
              <w:outlineLvl w:val="1"/>
            </w:pPr>
            <w:r>
              <w:rPr>
                <w:rStyle w:val="SubtleReference"/>
              </w:rPr>
              <w:t>City of Cape Girardeau Parks and Recreataion</w:t>
            </w:r>
          </w:p>
          <w:p w:rsidR="001E3120" w:rsidRPr="00CF1A49" w:rsidRDefault="00CA30D6" w:rsidP="001D0BF1">
            <w:pPr>
              <w:contextualSpacing w:val="0"/>
            </w:pPr>
            <w:r>
              <w:t xml:space="preserve">Customer Service, financial reporting, balancing, program and event promotion, and assist coordinators with new program ideas. </w:t>
            </w:r>
          </w:p>
        </w:tc>
      </w:tr>
      <w:tr w:rsidR="00F61DF9" w:rsidRPr="00CF1A49" w:rsidTr="00F61DF9">
        <w:tc>
          <w:tcPr>
            <w:tcW w:w="9355" w:type="dxa"/>
            <w:tcMar>
              <w:top w:w="216" w:type="dxa"/>
            </w:tcMar>
          </w:tcPr>
          <w:p w:rsidR="00F61DF9" w:rsidRPr="00CF1A49" w:rsidRDefault="00CA30D6" w:rsidP="00F61DF9">
            <w:pPr>
              <w:pStyle w:val="Heading3"/>
              <w:contextualSpacing w:val="0"/>
              <w:outlineLvl w:val="2"/>
            </w:pPr>
            <w:r>
              <w:t>2009-2016</w:t>
            </w:r>
          </w:p>
          <w:p w:rsidR="00CA30D6" w:rsidRDefault="00CA30D6" w:rsidP="00F61DF9">
            <w:pPr>
              <w:pStyle w:val="Heading2"/>
              <w:contextualSpacing w:val="0"/>
              <w:outlineLvl w:val="1"/>
            </w:pPr>
            <w:r>
              <w:t xml:space="preserve">Assistant Payroll Clerk, </w:t>
            </w:r>
            <w:r w:rsidR="00F61DF9" w:rsidRPr="00CF1A49">
              <w:t xml:space="preserve"> </w:t>
            </w:r>
          </w:p>
          <w:p w:rsidR="00F61DF9" w:rsidRPr="00CF1A49" w:rsidRDefault="00CA30D6" w:rsidP="00F61DF9">
            <w:pPr>
              <w:pStyle w:val="Heading2"/>
              <w:contextualSpacing w:val="0"/>
              <w:outlineLvl w:val="1"/>
            </w:pPr>
            <w:r>
              <w:rPr>
                <w:rStyle w:val="SubtleReference"/>
              </w:rPr>
              <w:t>City of Jacksonville IL</w:t>
            </w:r>
          </w:p>
          <w:p w:rsidR="00F61DF9" w:rsidRDefault="00CA30D6" w:rsidP="00F61DF9">
            <w:r>
              <w:t xml:space="preserve">Administrative Secretary for Parks and Lakes Department, balance financial records for Lake Jacksonville and for the Jacksonville Pool, accounts receivable, departmental payroll for the Water and Sewer Divisions. </w:t>
            </w:r>
          </w:p>
        </w:tc>
      </w:tr>
    </w:tbl>
    <w:sdt>
      <w:sdtPr>
        <w:alias w:val="Education:"/>
        <w:tag w:val="Education:"/>
        <w:id w:val="-1908763273"/>
        <w:placeholder>
          <w:docPart w:val="94E39AF5509F4108AB12062C832F95BF"/>
        </w:placeholder>
        <w:temporary/>
        <w:showingPlcHdr/>
        <w15:appearance w15:val="hidden"/>
      </w:sdtPr>
      <w:sdtEndPr/>
      <w:sdtContent>
        <w:p w:rsidR="00DA59AA" w:rsidRPr="00CF1A49" w:rsidRDefault="00DA59AA" w:rsidP="0097790C">
          <w:pPr>
            <w:pStyle w:val="Heading1"/>
          </w:pPr>
          <w:r w:rsidRPr="00CF1A49">
            <w:t>Education</w:t>
          </w:r>
        </w:p>
      </w:sdtContent>
    </w:sdt>
    <w:tbl>
      <w:tblPr>
        <w:tblStyle w:val="TableGrid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9290"/>
      </w:tblGrid>
      <w:tr w:rsidR="001D0BF1" w:rsidRPr="00CF1A49" w:rsidTr="00D66A52">
        <w:tc>
          <w:tcPr>
            <w:tcW w:w="9355" w:type="dxa"/>
          </w:tcPr>
          <w:p w:rsidR="001D0BF1" w:rsidRPr="00CF1A49" w:rsidRDefault="00CA30D6" w:rsidP="001D0BF1">
            <w:pPr>
              <w:pStyle w:val="Heading3"/>
              <w:contextualSpacing w:val="0"/>
              <w:outlineLvl w:val="2"/>
            </w:pPr>
            <w:r>
              <w:t>2005</w:t>
            </w:r>
          </w:p>
          <w:p w:rsidR="00CA30D6" w:rsidRDefault="00CA30D6" w:rsidP="00CA30D6">
            <w:pPr>
              <w:pStyle w:val="Heading2"/>
              <w:contextualSpacing w:val="0"/>
              <w:outlineLvl w:val="1"/>
            </w:pPr>
            <w:r>
              <w:t>High school diploma</w:t>
            </w:r>
            <w:r w:rsidR="001D0BF1" w:rsidRPr="00CF1A49">
              <w:t xml:space="preserve">, </w:t>
            </w:r>
          </w:p>
          <w:p w:rsidR="007538DC" w:rsidRPr="00CF1A49" w:rsidRDefault="00CA30D6" w:rsidP="00CA30D6">
            <w:pPr>
              <w:pStyle w:val="Heading2"/>
              <w:contextualSpacing w:val="0"/>
            </w:pPr>
            <w:r>
              <w:rPr>
                <w:rStyle w:val="SubtleReference"/>
              </w:rPr>
              <w:t>Jackson R-2 School district</w:t>
            </w:r>
          </w:p>
        </w:tc>
      </w:tr>
      <w:tr w:rsidR="00F61DF9" w:rsidRPr="00CF1A49" w:rsidTr="00F61DF9">
        <w:tc>
          <w:tcPr>
            <w:tcW w:w="9355" w:type="dxa"/>
            <w:tcMar>
              <w:top w:w="216" w:type="dxa"/>
            </w:tcMar>
          </w:tcPr>
          <w:p w:rsidR="00F61DF9" w:rsidRPr="00CF1A49" w:rsidRDefault="00CA30D6" w:rsidP="00F61DF9">
            <w:pPr>
              <w:pStyle w:val="Heading3"/>
              <w:contextualSpacing w:val="0"/>
              <w:outlineLvl w:val="2"/>
            </w:pPr>
            <w:r>
              <w:t>2018</w:t>
            </w:r>
          </w:p>
          <w:p w:rsidR="00CA30D6" w:rsidRDefault="00CA30D6" w:rsidP="00F61DF9">
            <w:pPr>
              <w:pStyle w:val="Heading2"/>
              <w:contextualSpacing w:val="0"/>
              <w:outlineLvl w:val="1"/>
            </w:pPr>
            <w:r>
              <w:t>24 credits BA Graphic Design and Media Arts</w:t>
            </w:r>
            <w:r w:rsidR="00F61DF9" w:rsidRPr="00CF1A49">
              <w:t xml:space="preserve">, </w:t>
            </w:r>
          </w:p>
          <w:p w:rsidR="00F61DF9" w:rsidRPr="00CF1A49" w:rsidRDefault="00CA30D6" w:rsidP="00F61DF9">
            <w:pPr>
              <w:pStyle w:val="Heading2"/>
              <w:contextualSpacing w:val="0"/>
              <w:outlineLvl w:val="1"/>
            </w:pPr>
            <w:r>
              <w:rPr>
                <w:rStyle w:val="SubtleReference"/>
              </w:rPr>
              <w:t>Southern New Hampshire University</w:t>
            </w:r>
          </w:p>
          <w:p w:rsidR="00F61DF9" w:rsidRDefault="00DA436D" w:rsidP="00F61DF9">
            <w:r>
              <w:t xml:space="preserve">4.0 GPA and </w:t>
            </w:r>
            <w:r w:rsidR="00CA30D6">
              <w:t xml:space="preserve">24 credits from Southern New Hampshire University towards a BA in Graphic Design and Media Arts. </w:t>
            </w:r>
            <w:r>
              <w:t xml:space="preserve">I accrue 6 credits every eight weeks, taking 2 courses at a time. </w:t>
            </w:r>
          </w:p>
        </w:tc>
      </w:tr>
    </w:tbl>
    <w:p w:rsidR="00DA436D" w:rsidRDefault="00DA436D" w:rsidP="00486277">
      <w:pPr>
        <w:pStyle w:val="Heading1"/>
      </w:pPr>
    </w:p>
    <w:p w:rsidR="00DA436D" w:rsidRDefault="00DA436D" w:rsidP="00486277">
      <w:pPr>
        <w:pStyle w:val="Heading1"/>
      </w:pPr>
    </w:p>
    <w:sdt>
      <w:sdtPr>
        <w:alias w:val="Skills:"/>
        <w:tag w:val="Skills:"/>
        <w:id w:val="-1392877668"/>
        <w:placeholder>
          <w:docPart w:val="1A4D26DCBDC84D2C97BDCFFC63B3922B"/>
        </w:placeholder>
        <w:temporary/>
        <w:showingPlcHdr/>
        <w15:appearance w15:val="hidden"/>
      </w:sdtPr>
      <w:sdtEndPr/>
      <w:sdtContent>
        <w:p w:rsidR="00486277" w:rsidRPr="00CF1A49" w:rsidRDefault="00486277" w:rsidP="00486277">
          <w:pPr>
            <w:pStyle w:val="Heading1"/>
          </w:pPr>
          <w:r w:rsidRPr="00CF1A49">
            <w:t>Skills</w:t>
          </w:r>
        </w:p>
      </w:sdtContent>
    </w:sdt>
    <w:tbl>
      <w:tblPr>
        <w:tblStyle w:val="TableGri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kills layout table"/>
      </w:tblPr>
      <w:tblGrid>
        <w:gridCol w:w="4680"/>
        <w:gridCol w:w="4680"/>
      </w:tblGrid>
      <w:tr w:rsidR="003A0632" w:rsidRPr="006E1507" w:rsidTr="00CF1A49">
        <w:tc>
          <w:tcPr>
            <w:tcW w:w="4675" w:type="dxa"/>
          </w:tcPr>
          <w:p w:rsidR="00424AB0" w:rsidRDefault="00424AB0" w:rsidP="00424AB0">
            <w:pPr>
              <w:pStyle w:val="ListBullet"/>
              <w:contextualSpacing w:val="0"/>
            </w:pPr>
            <w:r>
              <w:t>Passion for continuing education</w:t>
            </w:r>
          </w:p>
          <w:p w:rsidR="00424AB0" w:rsidRPr="006E1507" w:rsidRDefault="00424AB0" w:rsidP="00424AB0">
            <w:pPr>
              <w:pStyle w:val="ListBullet"/>
              <w:contextualSpacing w:val="0"/>
            </w:pPr>
            <w:r>
              <w:t>Passion for working with children</w:t>
            </w:r>
          </w:p>
          <w:p w:rsidR="00DA436D" w:rsidRPr="006E1507" w:rsidRDefault="00424AB0" w:rsidP="00424AB0">
            <w:pPr>
              <w:pStyle w:val="ListBullet"/>
              <w:contextualSpacing w:val="0"/>
            </w:pPr>
            <w:r>
              <w:t>Creative Thinke</w:t>
            </w:r>
            <w:r>
              <w:t>r</w:t>
            </w:r>
          </w:p>
        </w:tc>
        <w:tc>
          <w:tcPr>
            <w:tcW w:w="4675" w:type="dxa"/>
            <w:tcMar>
              <w:left w:w="360" w:type="dxa"/>
            </w:tcMar>
          </w:tcPr>
          <w:p w:rsidR="00424AB0" w:rsidRDefault="00424AB0" w:rsidP="006E1507">
            <w:pPr>
              <w:pStyle w:val="ListBullet"/>
              <w:contextualSpacing w:val="0"/>
            </w:pPr>
            <w:r>
              <w:t>Positive Attitude and Enthusiastic</w:t>
            </w:r>
          </w:p>
          <w:p w:rsidR="003A0632" w:rsidRPr="006E1507" w:rsidRDefault="00DA436D" w:rsidP="006E1507">
            <w:pPr>
              <w:pStyle w:val="ListBullet"/>
              <w:contextualSpacing w:val="0"/>
            </w:pPr>
            <w:r>
              <w:t>Patience</w:t>
            </w:r>
          </w:p>
          <w:p w:rsidR="001E3120" w:rsidRPr="006E1507" w:rsidRDefault="00DA436D" w:rsidP="00677645">
            <w:pPr>
              <w:pStyle w:val="ListBullet"/>
              <w:contextualSpacing w:val="0"/>
            </w:pPr>
            <w:r>
              <w:t>Team Player</w:t>
            </w:r>
          </w:p>
        </w:tc>
      </w:tr>
    </w:tbl>
    <w:sdt>
      <w:sdtPr>
        <w:alias w:val="Activities:"/>
        <w:tag w:val="Activities:"/>
        <w:id w:val="1223332893"/>
        <w:placeholder>
          <w:docPart w:val="A234CE2872C546E185FE329111D84F01"/>
        </w:placeholder>
        <w:temporary/>
        <w:showingPlcHdr/>
        <w15:appearance w15:val="hidden"/>
      </w:sdtPr>
      <w:sdtEndPr/>
      <w:sdtContent>
        <w:p w:rsidR="00AD782D" w:rsidRPr="00CF1A49" w:rsidRDefault="0062312F" w:rsidP="0062312F">
          <w:pPr>
            <w:pStyle w:val="Heading1"/>
          </w:pPr>
          <w:r w:rsidRPr="00CF1A49">
            <w:t>Activities</w:t>
          </w:r>
        </w:p>
      </w:sdtContent>
    </w:sdt>
    <w:p w:rsidR="00677645" w:rsidRPr="006E1507" w:rsidRDefault="00424AB0" w:rsidP="00677645">
      <w:r>
        <w:t xml:space="preserve">In my current position at the Parks Department I am responsible for creating event flyers and promotions using Adobe products. I am also on the departments creative team helping coordinators create new program, event, and class ideas.  Although I enjoy my position there, my true passion is working with children. I volunteer in the Bethel Assembly nursery program and help with Scott City First Baptist </w:t>
      </w:r>
      <w:r w:rsidR="00677645">
        <w:t>Vacation</w:t>
      </w:r>
      <w:r>
        <w:t xml:space="preserve"> Bible School program. </w:t>
      </w:r>
    </w:p>
    <w:p w:rsidR="00B51D1B" w:rsidRDefault="00B51D1B" w:rsidP="006E1507"/>
    <w:p w:rsidR="00677645" w:rsidRPr="00CF1A49" w:rsidRDefault="00677645" w:rsidP="00677645">
      <w:pPr>
        <w:pStyle w:val="Heading1"/>
      </w:pPr>
      <w:r>
        <w:t xml:space="preserve">Refrences </w:t>
      </w:r>
    </w:p>
    <w:tbl>
      <w:tblPr>
        <w:tblStyle w:val="TableGrid"/>
        <w:tblW w:w="491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kills layout table"/>
      </w:tblPr>
      <w:tblGrid>
        <w:gridCol w:w="9199"/>
      </w:tblGrid>
      <w:tr w:rsidR="00677645" w:rsidRPr="006E1507" w:rsidTr="00677645">
        <w:trPr>
          <w:trHeight w:val="401"/>
        </w:trPr>
        <w:tc>
          <w:tcPr>
            <w:tcW w:w="9199" w:type="dxa"/>
          </w:tcPr>
          <w:p w:rsidR="00677645" w:rsidRDefault="00677645" w:rsidP="00D17CC2">
            <w:pPr>
              <w:pStyle w:val="ListBullet"/>
              <w:contextualSpacing w:val="0"/>
            </w:pPr>
            <w:r>
              <w:t>Paige Cannon | 573</w:t>
            </w:r>
            <w:r w:rsidR="003F0A04">
              <w:t>.</w:t>
            </w:r>
            <w:r>
              <w:t>318</w:t>
            </w:r>
            <w:r w:rsidR="003F0A04">
              <w:t>.</w:t>
            </w:r>
            <w:r>
              <w:t>1345</w:t>
            </w:r>
            <w:r w:rsidR="00AD250C">
              <w:t xml:space="preserve"> | First Baptist Scott City Nursery Coordinator</w:t>
            </w:r>
          </w:p>
          <w:p w:rsidR="003F0A04" w:rsidRDefault="003F0A04" w:rsidP="00D17CC2">
            <w:pPr>
              <w:pStyle w:val="ListBullet"/>
              <w:contextualSpacing w:val="0"/>
            </w:pPr>
            <w:r>
              <w:t xml:space="preserve">Kacey McMinn |573.987.3398 | </w:t>
            </w:r>
            <w:r w:rsidR="00AD250C">
              <w:t>Bethel Assembly Nursery Coordinator</w:t>
            </w:r>
          </w:p>
          <w:p w:rsidR="00677645" w:rsidRPr="006E1507" w:rsidRDefault="00AD250C" w:rsidP="00D17CC2">
            <w:pPr>
              <w:pStyle w:val="ListBullet"/>
              <w:contextualSpacing w:val="0"/>
            </w:pPr>
            <w:r>
              <w:t>Rebecca Hardwick | 618.638.3963 | Stay at Home Mom</w:t>
            </w:r>
            <w:bookmarkStart w:id="0" w:name="_GoBack"/>
            <w:bookmarkEnd w:id="0"/>
          </w:p>
          <w:p w:rsidR="00677645" w:rsidRPr="006E1507" w:rsidRDefault="00677645" w:rsidP="00AD250C">
            <w:pPr>
              <w:pStyle w:val="ListBullet"/>
              <w:numPr>
                <w:ilvl w:val="0"/>
                <w:numId w:val="0"/>
              </w:numPr>
              <w:contextualSpacing w:val="0"/>
            </w:pPr>
          </w:p>
        </w:tc>
      </w:tr>
    </w:tbl>
    <w:p w:rsidR="00677645" w:rsidRPr="006E1507" w:rsidRDefault="00677645" w:rsidP="006E1507"/>
    <w:sectPr w:rsidR="00677645" w:rsidRPr="006E1507" w:rsidSect="005A1B10">
      <w:footerReference w:type="default" r:id="rId7"/>
      <w:headerReference w:type="first" r:id="rId8"/>
      <w:pgSz w:w="12240" w:h="15840" w:code="1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51A" w:rsidRDefault="00F6151A" w:rsidP="0068194B">
      <w:r>
        <w:separator/>
      </w:r>
    </w:p>
    <w:p w:rsidR="00F6151A" w:rsidRDefault="00F6151A"/>
    <w:p w:rsidR="00F6151A" w:rsidRDefault="00F6151A"/>
  </w:endnote>
  <w:endnote w:type="continuationSeparator" w:id="0">
    <w:p w:rsidR="00F6151A" w:rsidRDefault="00F6151A" w:rsidP="0068194B">
      <w:r>
        <w:continuationSeparator/>
      </w:r>
    </w:p>
    <w:p w:rsidR="00F6151A" w:rsidRDefault="00F6151A"/>
    <w:p w:rsidR="00F6151A" w:rsidRDefault="00F61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Default="002B295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9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51A" w:rsidRDefault="00F6151A" w:rsidP="0068194B">
      <w:r>
        <w:separator/>
      </w:r>
    </w:p>
    <w:p w:rsidR="00F6151A" w:rsidRDefault="00F6151A"/>
    <w:p w:rsidR="00F6151A" w:rsidRDefault="00F6151A"/>
  </w:footnote>
  <w:footnote w:type="continuationSeparator" w:id="0">
    <w:p w:rsidR="00F6151A" w:rsidRDefault="00F6151A" w:rsidP="0068194B">
      <w:r>
        <w:continuationSeparator/>
      </w:r>
    </w:p>
    <w:p w:rsidR="00F6151A" w:rsidRDefault="00F6151A"/>
    <w:p w:rsidR="00F6151A" w:rsidRDefault="00F615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D54" w:rsidRPr="004E01EB" w:rsidRDefault="00F476C4" w:rsidP="005A1B10">
    <w:pPr>
      <w:pStyle w:val="Header"/>
    </w:pPr>
    <w:r w:rsidRPr="004E01E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DD98AC" wp14:editId="1636F998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17300</wp14:pctPosVOffset>
                  </wp:positionV>
                </mc:Choice>
                <mc:Fallback>
                  <wp:positionV relativeFrom="page">
                    <wp:posOffset>1739900</wp:posOffset>
                  </wp:positionV>
                </mc:Fallback>
              </mc:AlternateContent>
              <wp:extent cx="7772400" cy="0"/>
              <wp:effectExtent l="0" t="0" r="19050" b="19050"/>
              <wp:wrapNone/>
              <wp:docPr id="5" name="Straight Connector 5" descr="Header dividing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>
          <w:pict>
            <v:line w14:anchorId="0FEA12D9" id="Straight Connector 5" o:spid="_x0000_s1026" alt="Header dividing line" style="position:absolute;z-index:-251657216;visibility:visible;mso-wrap-style:square;mso-width-percent:1000;mso-top-percent:173;mso-wrap-distance-left:9pt;mso-wrap-distance-top:0;mso-wrap-distance-right:9pt;mso-wrap-distance-bottom:0;mso-position-horizontal:center;mso-position-horizontal-relative:page;mso-position-vertical-relative:page;mso-width-percent:1000;mso-top-percent:173;mso-width-relative:page" from="0,0" to="6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" strokecolor="#5a5a5a [2109]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 w15:restartNumberingAfterBreak="0">
    <w:nsid w:val="FFFFFF89"/>
    <w:multiLevelType w:val="singleLevel"/>
    <w:tmpl w:val="2B385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 w15:restartNumberingAfterBreak="0">
    <w:nsid w:val="19FD4007"/>
    <w:multiLevelType w:val="multilevel"/>
    <w:tmpl w:val="9148F2A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2F2D1265"/>
    <w:multiLevelType w:val="multilevel"/>
    <w:tmpl w:val="81228616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BF3"/>
    <w:rsid w:val="000001EF"/>
    <w:rsid w:val="00007322"/>
    <w:rsid w:val="00007728"/>
    <w:rsid w:val="00024584"/>
    <w:rsid w:val="00024730"/>
    <w:rsid w:val="00055E95"/>
    <w:rsid w:val="0007021F"/>
    <w:rsid w:val="000B2BA5"/>
    <w:rsid w:val="000F2F8C"/>
    <w:rsid w:val="0010006E"/>
    <w:rsid w:val="001045A8"/>
    <w:rsid w:val="00114A91"/>
    <w:rsid w:val="001427E1"/>
    <w:rsid w:val="00163668"/>
    <w:rsid w:val="00171566"/>
    <w:rsid w:val="00174676"/>
    <w:rsid w:val="001755A8"/>
    <w:rsid w:val="00184014"/>
    <w:rsid w:val="00192008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5EAE"/>
    <w:rsid w:val="00294998"/>
    <w:rsid w:val="00297F18"/>
    <w:rsid w:val="002A1945"/>
    <w:rsid w:val="002B2958"/>
    <w:rsid w:val="002B3FC8"/>
    <w:rsid w:val="002D23C5"/>
    <w:rsid w:val="002D6137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0A04"/>
    <w:rsid w:val="003F1D5F"/>
    <w:rsid w:val="00405128"/>
    <w:rsid w:val="00406CFF"/>
    <w:rsid w:val="00416B25"/>
    <w:rsid w:val="00420592"/>
    <w:rsid w:val="00424AB0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66A35"/>
    <w:rsid w:val="0056701E"/>
    <w:rsid w:val="005740D7"/>
    <w:rsid w:val="005A0F26"/>
    <w:rsid w:val="005A1B10"/>
    <w:rsid w:val="005A6850"/>
    <w:rsid w:val="005B1B1B"/>
    <w:rsid w:val="005C5932"/>
    <w:rsid w:val="005D3CA7"/>
    <w:rsid w:val="005D4CC1"/>
    <w:rsid w:val="005E7BF3"/>
    <w:rsid w:val="005F4B91"/>
    <w:rsid w:val="005F55D2"/>
    <w:rsid w:val="0062312F"/>
    <w:rsid w:val="00625F2C"/>
    <w:rsid w:val="006618E9"/>
    <w:rsid w:val="00677645"/>
    <w:rsid w:val="0068194B"/>
    <w:rsid w:val="00692703"/>
    <w:rsid w:val="006A1962"/>
    <w:rsid w:val="006B5D48"/>
    <w:rsid w:val="006B7D7B"/>
    <w:rsid w:val="006C1A5E"/>
    <w:rsid w:val="006E1507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C0566"/>
    <w:rsid w:val="007C606B"/>
    <w:rsid w:val="007E6A61"/>
    <w:rsid w:val="00801140"/>
    <w:rsid w:val="00803404"/>
    <w:rsid w:val="00834955"/>
    <w:rsid w:val="00855B59"/>
    <w:rsid w:val="00860461"/>
    <w:rsid w:val="0086487C"/>
    <w:rsid w:val="00870B20"/>
    <w:rsid w:val="008829F8"/>
    <w:rsid w:val="00885897"/>
    <w:rsid w:val="008A6538"/>
    <w:rsid w:val="008C7056"/>
    <w:rsid w:val="008F3B14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A44CE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93A5D"/>
    <w:rsid w:val="00AB32F8"/>
    <w:rsid w:val="00AB610B"/>
    <w:rsid w:val="00AD250C"/>
    <w:rsid w:val="00AD360E"/>
    <w:rsid w:val="00AD40FB"/>
    <w:rsid w:val="00AD782D"/>
    <w:rsid w:val="00AE7650"/>
    <w:rsid w:val="00B10EBE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B4E51"/>
    <w:rsid w:val="00BD431F"/>
    <w:rsid w:val="00BE423E"/>
    <w:rsid w:val="00BF61AC"/>
    <w:rsid w:val="00C47FA6"/>
    <w:rsid w:val="00C57FC6"/>
    <w:rsid w:val="00C66A7D"/>
    <w:rsid w:val="00C779DA"/>
    <w:rsid w:val="00C814F7"/>
    <w:rsid w:val="00C925CA"/>
    <w:rsid w:val="00CA30D6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7CD3"/>
    <w:rsid w:val="00D66A52"/>
    <w:rsid w:val="00D66EFA"/>
    <w:rsid w:val="00D72A2D"/>
    <w:rsid w:val="00D9521A"/>
    <w:rsid w:val="00DA3914"/>
    <w:rsid w:val="00DA436D"/>
    <w:rsid w:val="00DA59AA"/>
    <w:rsid w:val="00DB6915"/>
    <w:rsid w:val="00DB7E1E"/>
    <w:rsid w:val="00DC1B78"/>
    <w:rsid w:val="00DC2A2F"/>
    <w:rsid w:val="00DC600B"/>
    <w:rsid w:val="00DE0FAA"/>
    <w:rsid w:val="00DE136D"/>
    <w:rsid w:val="00DE6534"/>
    <w:rsid w:val="00DF4D6C"/>
    <w:rsid w:val="00E01923"/>
    <w:rsid w:val="00E14498"/>
    <w:rsid w:val="00E2397A"/>
    <w:rsid w:val="00E254DB"/>
    <w:rsid w:val="00E300FC"/>
    <w:rsid w:val="00E362DB"/>
    <w:rsid w:val="00E5632B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6151A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402A3"/>
  <w15:chartTrackingRefBased/>
  <w15:docId w15:val="{F7CDFBB0-AD5F-4A64-87C8-538DD857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uiPriority="10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507"/>
  </w:style>
  <w:style w:type="paragraph" w:styleId="Heading1">
    <w:name w:val="heading 1"/>
    <w:basedOn w:val="Normal"/>
    <w:link w:val="Heading1Char"/>
    <w:uiPriority w:val="9"/>
    <w:qFormat/>
    <w:rsid w:val="00F61DF9"/>
    <w:pPr>
      <w:keepNext/>
      <w:keepLines/>
      <w:spacing w:before="400" w:after="200"/>
      <w:contextualSpacing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Title">
    <w:name w:val="Title"/>
    <w:basedOn w:val="Normal"/>
    <w:link w:val="TitleChar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Header">
    <w:name w:val="header"/>
    <w:basedOn w:val="Normal"/>
    <w:link w:val="HeaderChar"/>
    <w:uiPriority w:val="99"/>
    <w:unhideWhenUsed/>
    <w:rsid w:val="00757803"/>
  </w:style>
  <w:style w:type="character" w:customStyle="1" w:styleId="HeaderChar">
    <w:name w:val="Header Char"/>
    <w:basedOn w:val="DefaultParagraphFont"/>
    <w:link w:val="Header"/>
    <w:uiPriority w:val="99"/>
    <w:rsid w:val="00757803"/>
  </w:style>
  <w:style w:type="paragraph" w:styleId="Footer">
    <w:name w:val="footer"/>
    <w:basedOn w:val="Normal"/>
    <w:link w:val="FooterChar"/>
    <w:uiPriority w:val="99"/>
    <w:unhideWhenUsed/>
    <w:rsid w:val="009F220C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9F220C"/>
  </w:style>
  <w:style w:type="character" w:styleId="PlaceholderText">
    <w:name w:val="Placeholder Text"/>
    <w:basedOn w:val="DefaultParagraphFont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Normal"/>
    <w:uiPriority w:val="3"/>
    <w:qFormat/>
    <w:rsid w:val="00D66A52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F61DF9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1DF9"/>
    <w:rPr>
      <w:rFonts w:eastAsiaTheme="majorEastAsia" w:cstheme="majorBidi"/>
      <w:b/>
      <w:caps/>
      <w:szCs w:val="24"/>
    </w:rPr>
  </w:style>
  <w:style w:type="table" w:styleId="TableGrid">
    <w:name w:val="Table Grid"/>
    <w:basedOn w:val="TableNormal"/>
    <w:uiPriority w:val="39"/>
    <w:rsid w:val="00F9350C"/>
    <w:pPr>
      <w:contextualSpacing/>
    </w:pPr>
    <w:tblPr/>
  </w:style>
  <w:style w:type="character" w:styleId="SubtleReference">
    <w:name w:val="Subtle Reference"/>
    <w:basedOn w:val="DefaultParagraphFont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ListBullet">
    <w:name w:val="List Bullet"/>
    <w:basedOn w:val="Normal"/>
    <w:uiPriority w:val="11"/>
    <w:qFormat/>
    <w:rsid w:val="006E1507"/>
    <w:pPr>
      <w:numPr>
        <w:numId w:val="5"/>
      </w:numPr>
    </w:pPr>
  </w:style>
  <w:style w:type="paragraph" w:styleId="ListNumber">
    <w:name w:val="List Number"/>
    <w:basedOn w:val="Normal"/>
    <w:uiPriority w:val="13"/>
    <w:qFormat/>
    <w:rsid w:val="00B51D1B"/>
    <w:pPr>
      <w:numPr>
        <w:numId w:val="7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DFF"/>
    <w:pPr>
      <w:outlineLvl w:val="9"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16DF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316DFF"/>
    <w:rPr>
      <w:i/>
      <w:iCs/>
      <w:color w:val="1D824C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316DFF"/>
    <w:rPr>
      <w:b/>
      <w:bCs/>
      <w:i/>
      <w:iCs/>
      <w:spacing w:val="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FF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6DFF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6DFF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DF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F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F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FF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6DFF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6DF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6DF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6D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6DF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DF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6DFF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7D3"/>
  </w:style>
  <w:style w:type="paragraph" w:styleId="BlockText">
    <w:name w:val="Block Text"/>
    <w:basedOn w:val="Normal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7D3"/>
  </w:style>
  <w:style w:type="paragraph" w:styleId="BodyText2">
    <w:name w:val="Body Text 2"/>
    <w:basedOn w:val="Normal"/>
    <w:link w:val="BodyText2Char"/>
    <w:uiPriority w:val="99"/>
    <w:semiHidden/>
    <w:unhideWhenUsed/>
    <w:rsid w:val="002647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7D3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7D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7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7D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7D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7D3"/>
  </w:style>
  <w:style w:type="paragraph" w:styleId="Closing">
    <w:name w:val="Closing"/>
    <w:basedOn w:val="Normal"/>
    <w:link w:val="ClosingChar"/>
    <w:uiPriority w:val="99"/>
    <w:semiHidden/>
    <w:unhideWhenUsed/>
    <w:rsid w:val="002647D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7D3"/>
  </w:style>
  <w:style w:type="table" w:styleId="ColorfulGrid">
    <w:name w:val="Colorful Grid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7D3"/>
  </w:style>
  <w:style w:type="character" w:customStyle="1" w:styleId="DateChar">
    <w:name w:val="Date Char"/>
    <w:basedOn w:val="DefaultParagraphFont"/>
    <w:link w:val="Date"/>
    <w:uiPriority w:val="99"/>
    <w:semiHidden/>
    <w:rsid w:val="002647D3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7D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7D3"/>
  </w:style>
  <w:style w:type="character" w:styleId="EndnoteReference">
    <w:name w:val="endnote reference"/>
    <w:basedOn w:val="DefaultParagraphFont"/>
    <w:uiPriority w:val="99"/>
    <w:semiHidden/>
    <w:unhideWhenUsed/>
    <w:rsid w:val="002647D3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647D3"/>
    <w:rPr>
      <w:vertAlign w:val="superscript"/>
    </w:rPr>
  </w:style>
  <w:style w:type="table" w:styleId="GridTable1Light">
    <w:name w:val="Grid Table 1 Light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3">
    <w:name w:val="Grid Table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Acronym">
    <w:name w:val="HTML Acronym"/>
    <w:basedOn w:val="DefaultParagraphFont"/>
    <w:uiPriority w:val="99"/>
    <w:semiHidden/>
    <w:unhideWhenUsed/>
    <w:rsid w:val="002647D3"/>
  </w:style>
  <w:style w:type="paragraph" w:styleId="HTMLAddress">
    <w:name w:val="HTML Address"/>
    <w:basedOn w:val="Normal"/>
    <w:link w:val="HTMLAddressChar"/>
    <w:uiPriority w:val="99"/>
    <w:semiHidden/>
    <w:unhideWhenUsed/>
    <w:rsid w:val="00264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47D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47D3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"/>
    <w:rsid w:val="0079206B"/>
    <w:rPr>
      <w:b/>
      <w:iCs/>
      <w:color w:val="262626" w:themeColor="text1" w:themeTint="D9"/>
    </w:rPr>
  </w:style>
  <w:style w:type="table" w:styleId="LightGrid">
    <w:name w:val="Light Grid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647D3"/>
  </w:style>
  <w:style w:type="paragraph" w:styleId="List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2647D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2">
    <w:name w:val="List Table 2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3">
    <w:name w:val="List Table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1D824C" w:themeColor="accent1"/>
        <w:bottom w:val="single" w:sz="4" w:space="0" w:color="1D824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5556" w:themeColor="accent2"/>
        <w:bottom w:val="single" w:sz="4" w:space="0" w:color="00555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B11F35" w:themeColor="accent3"/>
        <w:bottom w:val="single" w:sz="4" w:space="0" w:color="B11F3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856628" w:themeColor="accent4"/>
        <w:bottom w:val="single" w:sz="4" w:space="0" w:color="85662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7E314C" w:themeColor="accent5"/>
        <w:bottom w:val="single" w:sz="4" w:space="0" w:color="7E314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4B6A88" w:themeColor="accent6"/>
        <w:bottom w:val="single" w:sz="4" w:space="0" w:color="4B6A8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647D3"/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7D3"/>
  </w:style>
  <w:style w:type="character" w:styleId="PageNumber">
    <w:name w:val="page number"/>
    <w:basedOn w:val="DefaultParagraphFont"/>
    <w:uiPriority w:val="99"/>
    <w:semiHidden/>
    <w:unhideWhenUsed/>
    <w:rsid w:val="002647D3"/>
  </w:style>
  <w:style w:type="table" w:styleId="PlainTable1">
    <w:name w:val="Plain Table 1"/>
    <w:basedOn w:val="TableNormal"/>
    <w:uiPriority w:val="41"/>
    <w:rsid w:val="002647D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647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647D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647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647D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7D3"/>
  </w:style>
  <w:style w:type="paragraph" w:styleId="Signature">
    <w:name w:val="Signature"/>
    <w:basedOn w:val="Normal"/>
    <w:link w:val="SignatureChar"/>
    <w:uiPriority w:val="99"/>
    <w:semiHidden/>
    <w:unhideWhenUsed/>
    <w:rsid w:val="002647D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7D3"/>
  </w:style>
  <w:style w:type="character" w:styleId="SubtleEmphasis">
    <w:name w:val="Subtle Emphasis"/>
    <w:basedOn w:val="DefaultParagraphFont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647D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647D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647D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647D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647D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647D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647D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647D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647D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647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647D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647D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647D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647D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647D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647D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647D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7D3"/>
  </w:style>
  <w:style w:type="table" w:styleId="TableProfessional">
    <w:name w:val="Table Professional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647D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647D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647D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6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Normal"/>
    <w:uiPriority w:val="4"/>
    <w:qFormat/>
    <w:rsid w:val="00692703"/>
    <w:pPr>
      <w:jc w:val="center"/>
    </w:pPr>
    <w:rPr>
      <w:b/>
      <w:color w:val="1D824C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hle\AppData\Roaming\Microsoft\Templates\Chronological%20Resume%20(Modern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9FE83CF28A74B5FA52CF46399C46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883D3-DA8F-4E58-BA72-9958E4CF7094}"/>
      </w:docPartPr>
      <w:docPartBody>
        <w:p w:rsidR="00000000" w:rsidRDefault="00C86887">
          <w:pPr>
            <w:pStyle w:val="E9FE83CF28A74B5FA52CF46399C46AEF"/>
          </w:pPr>
          <w:r w:rsidRPr="00CF1A49">
            <w:t>·</w:t>
          </w:r>
        </w:p>
      </w:docPartBody>
    </w:docPart>
    <w:docPart>
      <w:docPartPr>
        <w:name w:val="E506B78A42374E1093724090EC256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C4577-C78A-4CCD-9F3D-90F902D5C654}"/>
      </w:docPartPr>
      <w:docPartBody>
        <w:p w:rsidR="00000000" w:rsidRDefault="00C86887">
          <w:pPr>
            <w:pStyle w:val="E506B78A42374E1093724090EC256618"/>
          </w:pPr>
          <w:r w:rsidRPr="00CF1A49">
            <w:t>Experience</w:t>
          </w:r>
        </w:p>
      </w:docPartBody>
    </w:docPart>
    <w:docPart>
      <w:docPartPr>
        <w:name w:val="94E39AF5509F4108AB12062C832F9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6C095-072C-46A5-B861-6505BDD3A206}"/>
      </w:docPartPr>
      <w:docPartBody>
        <w:p w:rsidR="00000000" w:rsidRDefault="00C86887">
          <w:pPr>
            <w:pStyle w:val="94E39AF5509F4108AB12062C832F95BF"/>
          </w:pPr>
          <w:r w:rsidRPr="00CF1A49">
            <w:t>Education</w:t>
          </w:r>
        </w:p>
      </w:docPartBody>
    </w:docPart>
    <w:docPart>
      <w:docPartPr>
        <w:name w:val="1A4D26DCBDC84D2C97BDCFFC63B39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D91BC-A0A2-4F7E-8EE2-FD0751249100}"/>
      </w:docPartPr>
      <w:docPartBody>
        <w:p w:rsidR="00000000" w:rsidRDefault="00C86887">
          <w:pPr>
            <w:pStyle w:val="1A4D26DCBDC84D2C97BDCFFC63B3922B"/>
          </w:pPr>
          <w:r w:rsidRPr="00CF1A49">
            <w:t>Skills</w:t>
          </w:r>
        </w:p>
      </w:docPartBody>
    </w:docPart>
    <w:docPart>
      <w:docPartPr>
        <w:name w:val="A234CE2872C546E185FE329111D84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D9FA1-C05F-4481-BC66-241E66DA7AAC}"/>
      </w:docPartPr>
      <w:docPartBody>
        <w:p w:rsidR="00000000" w:rsidRDefault="00C86887">
          <w:pPr>
            <w:pStyle w:val="A234CE2872C546E185FE329111D84F01"/>
          </w:pPr>
          <w:r w:rsidRPr="00CF1A49">
            <w:t>Activities</w:t>
          </w:r>
        </w:p>
      </w:docPartBody>
    </w:docPart>
    <w:docPart>
      <w:docPartPr>
        <w:name w:val="E6B57B55A65E47EE98F9D05091CD5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3E017-7C00-4B5B-96D8-98FB4834BD17}"/>
      </w:docPartPr>
      <w:docPartBody>
        <w:p w:rsidR="00000000" w:rsidRDefault="00646143" w:rsidP="00646143">
          <w:pPr>
            <w:pStyle w:val="E6B57B55A65E47EE98F9D05091CD58F0"/>
          </w:pPr>
          <w:r w:rsidRPr="00CF1A49">
            <w:t>·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143"/>
    <w:rsid w:val="00646143"/>
    <w:rsid w:val="00C8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1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E2E1C068DB4B3C933312970F283C19">
    <w:name w:val="44E2E1C068DB4B3C933312970F283C19"/>
  </w:style>
  <w:style w:type="character" w:styleId="IntenseEmphasis">
    <w:name w:val="Intense Emphasis"/>
    <w:basedOn w:val="DefaultParagraphFont"/>
    <w:uiPriority w:val="2"/>
    <w:rPr>
      <w:b/>
      <w:iCs/>
      <w:color w:val="262626" w:themeColor="text1" w:themeTint="D9"/>
    </w:rPr>
  </w:style>
  <w:style w:type="paragraph" w:customStyle="1" w:styleId="8770B0962ECF4F96ADD550565B08C486">
    <w:name w:val="8770B0962ECF4F96ADD550565B08C486"/>
  </w:style>
  <w:style w:type="paragraph" w:customStyle="1" w:styleId="125A5400F0B54C3CB72A7DC142D36F99">
    <w:name w:val="125A5400F0B54C3CB72A7DC142D36F99"/>
  </w:style>
  <w:style w:type="paragraph" w:customStyle="1" w:styleId="E9FE83CF28A74B5FA52CF46399C46AEF">
    <w:name w:val="E9FE83CF28A74B5FA52CF46399C46AEF"/>
  </w:style>
  <w:style w:type="paragraph" w:customStyle="1" w:styleId="D1AAFB994DAC454CB05CFA647EB959CF">
    <w:name w:val="D1AAFB994DAC454CB05CFA647EB959CF"/>
  </w:style>
  <w:style w:type="paragraph" w:customStyle="1" w:styleId="AC5B4C5DE6B543AA9C0EBE164992B7CD">
    <w:name w:val="AC5B4C5DE6B543AA9C0EBE164992B7CD"/>
  </w:style>
  <w:style w:type="paragraph" w:customStyle="1" w:styleId="A5EE5C3654244EE29AB0DAA2CE3E2099">
    <w:name w:val="A5EE5C3654244EE29AB0DAA2CE3E2099"/>
  </w:style>
  <w:style w:type="paragraph" w:customStyle="1" w:styleId="52CB90D78B2949958EEC6BE8FEC504D1">
    <w:name w:val="52CB90D78B2949958EEC6BE8FEC504D1"/>
  </w:style>
  <w:style w:type="paragraph" w:customStyle="1" w:styleId="179168013D734ECBB16A6F56B93DB370">
    <w:name w:val="179168013D734ECBB16A6F56B93DB370"/>
  </w:style>
  <w:style w:type="paragraph" w:customStyle="1" w:styleId="1B13715990B64537ACE74FB87C2E87A5">
    <w:name w:val="1B13715990B64537ACE74FB87C2E87A5"/>
  </w:style>
  <w:style w:type="paragraph" w:customStyle="1" w:styleId="D837F9CE28F4431CACFF3D0B25A9ABD1">
    <w:name w:val="D837F9CE28F4431CACFF3D0B25A9ABD1"/>
  </w:style>
  <w:style w:type="paragraph" w:customStyle="1" w:styleId="E506B78A42374E1093724090EC256618">
    <w:name w:val="E506B78A42374E1093724090EC256618"/>
  </w:style>
  <w:style w:type="paragraph" w:customStyle="1" w:styleId="D6504C8AF51B46119B5DD83DC013C1D5">
    <w:name w:val="D6504C8AF51B46119B5DD83DC013C1D5"/>
  </w:style>
  <w:style w:type="paragraph" w:customStyle="1" w:styleId="D1B2590E1F9C4C5981A7FE5DAE8B831F">
    <w:name w:val="D1B2590E1F9C4C5981A7FE5DAE8B831F"/>
  </w:style>
  <w:style w:type="paragraph" w:customStyle="1" w:styleId="0CF1AA3C3E0A444DA6E35AB36ED73450">
    <w:name w:val="0CF1AA3C3E0A444DA6E35AB36ED73450"/>
  </w:style>
  <w:style w:type="character" w:styleId="SubtleReference">
    <w:name w:val="Subtle Reference"/>
    <w:basedOn w:val="DefaultParagraphFont"/>
    <w:uiPriority w:val="10"/>
    <w:qFormat/>
    <w:rPr>
      <w:b/>
      <w:caps w:val="0"/>
      <w:smallCaps/>
      <w:color w:val="595959" w:themeColor="text1" w:themeTint="A6"/>
    </w:rPr>
  </w:style>
  <w:style w:type="paragraph" w:customStyle="1" w:styleId="5915716036344B66811C677C01AF00CB">
    <w:name w:val="5915716036344B66811C677C01AF00CB"/>
  </w:style>
  <w:style w:type="paragraph" w:customStyle="1" w:styleId="786F68D9CF3646F5B2F465B2C3A2759F">
    <w:name w:val="786F68D9CF3646F5B2F465B2C3A2759F"/>
  </w:style>
  <w:style w:type="paragraph" w:customStyle="1" w:styleId="9CD5F3D89ABE456D9411A643E4DFC814">
    <w:name w:val="9CD5F3D89ABE456D9411A643E4DFC814"/>
  </w:style>
  <w:style w:type="paragraph" w:customStyle="1" w:styleId="462076F4D17A44B09781D8D9CBDFC6BA">
    <w:name w:val="462076F4D17A44B09781D8D9CBDFC6BA"/>
  </w:style>
  <w:style w:type="paragraph" w:customStyle="1" w:styleId="75F3915176C74FD9AE4CF47E42A98C77">
    <w:name w:val="75F3915176C74FD9AE4CF47E42A98C77"/>
  </w:style>
  <w:style w:type="paragraph" w:customStyle="1" w:styleId="5DF240CAA038463FB75E705763A69CC5">
    <w:name w:val="5DF240CAA038463FB75E705763A69CC5"/>
  </w:style>
  <w:style w:type="paragraph" w:customStyle="1" w:styleId="2EA98BA96A3C47E1B7E3B8D503E3241F">
    <w:name w:val="2EA98BA96A3C47E1B7E3B8D503E3241F"/>
  </w:style>
  <w:style w:type="paragraph" w:customStyle="1" w:styleId="94E39AF5509F4108AB12062C832F95BF">
    <w:name w:val="94E39AF5509F4108AB12062C832F95BF"/>
  </w:style>
  <w:style w:type="paragraph" w:customStyle="1" w:styleId="8A08EC5E38CF424F8AEC19EF5E6A5B8E">
    <w:name w:val="8A08EC5E38CF424F8AEC19EF5E6A5B8E"/>
  </w:style>
  <w:style w:type="paragraph" w:customStyle="1" w:styleId="A8A8B42A3468462D88415038E66ABE4F">
    <w:name w:val="A8A8B42A3468462D88415038E66ABE4F"/>
  </w:style>
  <w:style w:type="paragraph" w:customStyle="1" w:styleId="7FEB8736A8DA4A04812281F9271D71CA">
    <w:name w:val="7FEB8736A8DA4A04812281F9271D71CA"/>
  </w:style>
  <w:style w:type="paragraph" w:customStyle="1" w:styleId="426CC5BD7D1F4D1797687BD1D9019FA1">
    <w:name w:val="426CC5BD7D1F4D1797687BD1D9019FA1"/>
  </w:style>
  <w:style w:type="paragraph" w:customStyle="1" w:styleId="49FE6422F19742BFB8D3762E43269291">
    <w:name w:val="49FE6422F19742BFB8D3762E43269291"/>
  </w:style>
  <w:style w:type="paragraph" w:customStyle="1" w:styleId="21982426211948A5A0478DB98C2390DC">
    <w:name w:val="21982426211948A5A0478DB98C2390DC"/>
  </w:style>
  <w:style w:type="paragraph" w:customStyle="1" w:styleId="0B360921E5EB4992BAFD8A2DFB9C9F24">
    <w:name w:val="0B360921E5EB4992BAFD8A2DFB9C9F24"/>
  </w:style>
  <w:style w:type="paragraph" w:customStyle="1" w:styleId="3D10C22A1899455FA45432BBF89071CD">
    <w:name w:val="3D10C22A1899455FA45432BBF89071CD"/>
  </w:style>
  <w:style w:type="paragraph" w:customStyle="1" w:styleId="2C54BB8249E446A585C7A5010CC2D58C">
    <w:name w:val="2C54BB8249E446A585C7A5010CC2D58C"/>
  </w:style>
  <w:style w:type="paragraph" w:customStyle="1" w:styleId="B42BF7F6A446408DA619E9258B9A5111">
    <w:name w:val="B42BF7F6A446408DA619E9258B9A5111"/>
  </w:style>
  <w:style w:type="paragraph" w:customStyle="1" w:styleId="1A4D26DCBDC84D2C97BDCFFC63B3922B">
    <w:name w:val="1A4D26DCBDC84D2C97BDCFFC63B3922B"/>
  </w:style>
  <w:style w:type="paragraph" w:customStyle="1" w:styleId="88F60B10967C461EBBF0597721F89905">
    <w:name w:val="88F60B10967C461EBBF0597721F89905"/>
  </w:style>
  <w:style w:type="paragraph" w:customStyle="1" w:styleId="23B076C34F71407CA353893DE0BC3708">
    <w:name w:val="23B076C34F71407CA353893DE0BC3708"/>
  </w:style>
  <w:style w:type="paragraph" w:customStyle="1" w:styleId="E0B9D4A9FF96446A8C9E0324DB5D3FD5">
    <w:name w:val="E0B9D4A9FF96446A8C9E0324DB5D3FD5"/>
  </w:style>
  <w:style w:type="paragraph" w:customStyle="1" w:styleId="E44F79F60FA2466DA0D1B8071CFDEE83">
    <w:name w:val="E44F79F60FA2466DA0D1B8071CFDEE83"/>
  </w:style>
  <w:style w:type="paragraph" w:customStyle="1" w:styleId="565EEC55BBFB4969830DF61937F6620D">
    <w:name w:val="565EEC55BBFB4969830DF61937F6620D"/>
  </w:style>
  <w:style w:type="paragraph" w:customStyle="1" w:styleId="A234CE2872C546E185FE329111D84F01">
    <w:name w:val="A234CE2872C546E185FE329111D84F01"/>
  </w:style>
  <w:style w:type="paragraph" w:customStyle="1" w:styleId="CF666B43FD9C444CAF09546F690F0BAC">
    <w:name w:val="CF666B43FD9C444CAF09546F690F0BAC"/>
  </w:style>
  <w:style w:type="paragraph" w:customStyle="1" w:styleId="E6B57B55A65E47EE98F9D05091CD58F0">
    <w:name w:val="E6B57B55A65E47EE98F9D05091CD58F0"/>
    <w:rsid w:val="00646143"/>
  </w:style>
  <w:style w:type="paragraph" w:customStyle="1" w:styleId="98566B7003D746E881AA154655114123">
    <w:name w:val="98566B7003D746E881AA154655114123"/>
    <w:rsid w:val="006461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Chronological Resume (Modern design)</Template>
  <TotalTime>81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</dc:creator>
  <cp:keywords/>
  <dc:description/>
  <cp:lastModifiedBy> </cp:lastModifiedBy>
  <cp:revision>1</cp:revision>
  <dcterms:created xsi:type="dcterms:W3CDTF">2018-08-05T18:14:00Z</dcterms:created>
  <dcterms:modified xsi:type="dcterms:W3CDTF">2018-08-05T19:35:00Z</dcterms:modified>
  <cp:category/>
</cp:coreProperties>
</file>